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C80D9" w14:textId="16A6985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EC7664">
        <w:rPr>
          <w:noProof w:val="0"/>
          <w:sz w:val="24"/>
          <w:szCs w:val="24"/>
        </w:rPr>
        <w:t>WG3</w:t>
      </w:r>
      <w:r w:rsidRPr="00B266B0">
        <w:rPr>
          <w:noProof w:val="0"/>
          <w:sz w:val="24"/>
          <w:szCs w:val="24"/>
        </w:rPr>
        <w:t xml:space="preserve"> Meeting </w:t>
      </w:r>
      <w:r w:rsidR="004F313F">
        <w:rPr>
          <w:noProof w:val="0"/>
          <w:sz w:val="24"/>
          <w:szCs w:val="24"/>
        </w:rPr>
        <w:t>NR Adhoc</w:t>
      </w:r>
      <w:r w:rsidRPr="00B266B0">
        <w:rPr>
          <w:bCs/>
          <w:noProof w:val="0"/>
          <w:sz w:val="24"/>
          <w:szCs w:val="24"/>
        </w:rPr>
        <w:tab/>
      </w:r>
      <w:r w:rsidRPr="00B266B0">
        <w:rPr>
          <w:rFonts w:hint="eastAsia"/>
          <w:bCs/>
          <w:noProof w:val="0"/>
          <w:sz w:val="24"/>
          <w:szCs w:val="24"/>
        </w:rPr>
        <w:t>R</w:t>
      </w:r>
      <w:r w:rsidR="00EC7664">
        <w:rPr>
          <w:bCs/>
          <w:noProof w:val="0"/>
          <w:sz w:val="24"/>
          <w:szCs w:val="24"/>
        </w:rPr>
        <w:t>3</w:t>
      </w:r>
      <w:r w:rsidRPr="00B266B0">
        <w:rPr>
          <w:rFonts w:hint="eastAsia"/>
          <w:bCs/>
          <w:noProof w:val="0"/>
          <w:sz w:val="24"/>
          <w:szCs w:val="24"/>
        </w:rPr>
        <w:t>-</w:t>
      </w:r>
      <w:r w:rsidRPr="00B266B0">
        <w:rPr>
          <w:bCs/>
          <w:noProof w:val="0"/>
          <w:sz w:val="24"/>
          <w:szCs w:val="24"/>
        </w:rPr>
        <w:t>1</w:t>
      </w:r>
      <w:r w:rsidR="004F313F">
        <w:rPr>
          <w:bCs/>
          <w:noProof w:val="0"/>
          <w:sz w:val="24"/>
          <w:szCs w:val="24"/>
        </w:rPr>
        <w:t>7</w:t>
      </w:r>
      <w:r w:rsidR="009B23C7">
        <w:rPr>
          <w:bCs/>
          <w:noProof w:val="0"/>
          <w:sz w:val="24"/>
          <w:szCs w:val="24"/>
        </w:rPr>
        <w:t>0214</w:t>
      </w:r>
    </w:p>
    <w:p w14:paraId="41A7BA42" w14:textId="77777777" w:rsidR="00CD4C7B" w:rsidRPr="00B266B0" w:rsidRDefault="004F313F"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17</w:t>
      </w:r>
      <w:r w:rsidR="00C24650" w:rsidRPr="00C24650">
        <w:rPr>
          <w:rFonts w:eastAsia="SimSun"/>
          <w:noProof w:val="0"/>
          <w:sz w:val="24"/>
          <w:szCs w:val="24"/>
          <w:lang w:eastAsia="zh-CN"/>
        </w:rPr>
        <w:t xml:space="preserve"> - </w:t>
      </w:r>
      <w:r>
        <w:rPr>
          <w:rFonts w:eastAsia="SimSun"/>
          <w:noProof w:val="0"/>
          <w:sz w:val="24"/>
          <w:szCs w:val="24"/>
          <w:lang w:eastAsia="zh-CN"/>
        </w:rPr>
        <w:t>19</w:t>
      </w:r>
      <w:r w:rsidR="00C24650" w:rsidRPr="00C24650">
        <w:rPr>
          <w:rFonts w:eastAsia="SimSun"/>
          <w:noProof w:val="0"/>
          <w:sz w:val="24"/>
          <w:szCs w:val="24"/>
          <w:lang w:eastAsia="zh-CN"/>
        </w:rPr>
        <w:t xml:space="preserve"> </w:t>
      </w:r>
      <w:r>
        <w:rPr>
          <w:rFonts w:eastAsia="SimSun"/>
          <w:noProof w:val="0"/>
          <w:sz w:val="24"/>
          <w:szCs w:val="24"/>
          <w:lang w:eastAsia="zh-CN"/>
        </w:rPr>
        <w:t>January 2017</w:t>
      </w:r>
    </w:p>
    <w:p w14:paraId="5AA13D02" w14:textId="77777777" w:rsidR="00CD4C7B" w:rsidRPr="00B266B0" w:rsidRDefault="00CD4C7B" w:rsidP="00CD4C7B">
      <w:pPr>
        <w:pStyle w:val="Header"/>
        <w:rPr>
          <w:bCs/>
          <w:noProof w:val="0"/>
          <w:sz w:val="24"/>
        </w:rPr>
      </w:pPr>
    </w:p>
    <w:p w14:paraId="76AE570E" w14:textId="77777777" w:rsidR="00CD4C7B" w:rsidRPr="00B266B0" w:rsidRDefault="00CD4C7B" w:rsidP="00CD4C7B">
      <w:pPr>
        <w:pStyle w:val="Header"/>
        <w:rPr>
          <w:bCs/>
          <w:noProof w:val="0"/>
          <w:sz w:val="24"/>
        </w:rPr>
      </w:pPr>
    </w:p>
    <w:p w14:paraId="194EB26B" w14:textId="2DE0E1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60611">
        <w:rPr>
          <w:rFonts w:cs="Arial"/>
          <w:b/>
          <w:bCs/>
          <w:sz w:val="24"/>
          <w:lang w:eastAsia="ja-JP"/>
        </w:rPr>
        <w:t>10.5</w:t>
      </w:r>
    </w:p>
    <w:p w14:paraId="7B1F6F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0162574" w14:textId="6B45D552" w:rsidR="00CD4C7B" w:rsidRDefault="00BE51D3"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77486">
        <w:rPr>
          <w:rFonts w:ascii="Arial" w:hAnsi="Arial" w:cs="Arial"/>
          <w:b/>
          <w:bCs/>
          <w:sz w:val="24"/>
        </w:rPr>
        <w:t xml:space="preserve">Reflective QoS </w:t>
      </w:r>
      <w:r w:rsidR="007161EE">
        <w:rPr>
          <w:rFonts w:ascii="Arial" w:hAnsi="Arial" w:cs="Arial"/>
          <w:b/>
          <w:bCs/>
          <w:sz w:val="24"/>
        </w:rPr>
        <w:t xml:space="preserve">principles </w:t>
      </w:r>
      <w:r w:rsidR="00E77486">
        <w:rPr>
          <w:rFonts w:ascii="Arial" w:hAnsi="Arial" w:cs="Arial"/>
          <w:b/>
          <w:bCs/>
          <w:sz w:val="24"/>
        </w:rPr>
        <w:t>in A</w:t>
      </w:r>
      <w:r w:rsidR="00FA49FB">
        <w:rPr>
          <w:rFonts w:ascii="Arial" w:hAnsi="Arial" w:cs="Arial"/>
          <w:b/>
          <w:bCs/>
          <w:sz w:val="24"/>
        </w:rPr>
        <w:t xml:space="preserve">ccess </w:t>
      </w:r>
      <w:r w:rsidR="00E77486">
        <w:rPr>
          <w:rFonts w:ascii="Arial" w:hAnsi="Arial" w:cs="Arial"/>
          <w:b/>
          <w:bCs/>
          <w:sz w:val="24"/>
        </w:rPr>
        <w:t>S</w:t>
      </w:r>
      <w:r w:rsidR="00FA49FB">
        <w:rPr>
          <w:rFonts w:ascii="Arial" w:hAnsi="Arial" w:cs="Arial"/>
          <w:b/>
          <w:bCs/>
          <w:sz w:val="24"/>
        </w:rPr>
        <w:t>tratum</w:t>
      </w:r>
      <w:r w:rsidR="00E77486">
        <w:rPr>
          <w:rFonts w:ascii="Arial" w:hAnsi="Arial" w:cs="Arial"/>
          <w:b/>
          <w:bCs/>
          <w:sz w:val="24"/>
        </w:rPr>
        <w:t xml:space="preserve"> </w:t>
      </w:r>
    </w:p>
    <w:p w14:paraId="6CA78FE8"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F313F">
        <w:rPr>
          <w:rFonts w:ascii="Arial" w:hAnsi="Arial" w:cs="Arial"/>
          <w:b/>
          <w:bCs/>
          <w:sz w:val="24"/>
        </w:rPr>
        <w:t>FS_NR_newRAT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73489D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3BD3D28" w14:textId="77777777" w:rsidR="00CD4C7B" w:rsidRPr="006E13D1" w:rsidRDefault="00CD4C7B" w:rsidP="00CD4C7B">
      <w:pPr>
        <w:pStyle w:val="Heading1"/>
      </w:pPr>
      <w:r w:rsidRPr="006E13D1">
        <w:t>1</w:t>
      </w:r>
      <w:r w:rsidRPr="006E13D1">
        <w:tab/>
      </w:r>
      <w:r w:rsidR="0056573F">
        <w:t>Introduction</w:t>
      </w:r>
    </w:p>
    <w:p w14:paraId="4DE00E1C" w14:textId="77777777" w:rsidR="000F0105" w:rsidRDefault="000F0105" w:rsidP="000F0105">
      <w:pPr>
        <w:pStyle w:val="B1"/>
        <w:ind w:left="284"/>
      </w:pPr>
      <w:r>
        <w:t>SA2 has made on agreement for usage of reflective QoS for UL filter configuration. SA2 has further specified how reflective QoS is indicated to UE</w:t>
      </w:r>
      <w:r w:rsidR="002B4184">
        <w:t xml:space="preserve"> [1]</w:t>
      </w:r>
      <w:r>
        <w:t>.</w:t>
      </w:r>
    </w:p>
    <w:p w14:paraId="278A1533" w14:textId="77777777" w:rsidR="000F0105" w:rsidRDefault="000F0105" w:rsidP="000F0105">
      <w:pPr>
        <w:pStyle w:val="B1"/>
        <w:rPr>
          <w:rFonts w:eastAsia="SimSun"/>
          <w:lang w:eastAsia="zh-CN"/>
        </w:rPr>
      </w:pPr>
      <w:r>
        <w:t>1c.</w:t>
      </w:r>
      <w:r>
        <w:tab/>
        <w:t>For B-type QoS profiles reflective QoS indication can be signalled to the UE via NG1.</w:t>
      </w:r>
    </w:p>
    <w:p w14:paraId="775C14E0" w14:textId="77777777" w:rsidR="000F0105" w:rsidRPr="000F0105" w:rsidRDefault="000F0105" w:rsidP="000F0105">
      <w:pPr>
        <w:pStyle w:val="B1"/>
        <w:rPr>
          <w:rFonts w:eastAsia="SimSun"/>
          <w:lang w:eastAsia="zh-CN"/>
        </w:rPr>
      </w:pPr>
      <w:r>
        <w:t>1</w:t>
      </w:r>
      <w:r>
        <w:rPr>
          <w:rFonts w:eastAsia="SimSun"/>
          <w:lang w:eastAsia="zh-CN"/>
        </w:rPr>
        <w:t>d</w:t>
      </w:r>
      <w:r>
        <w:t>.</w:t>
      </w:r>
      <w:r>
        <w:tab/>
        <w:t>Per packet NG3 indication can be used for Reflective QoS activation.</w:t>
      </w:r>
    </w:p>
    <w:p w14:paraId="2299BCEE" w14:textId="77777777" w:rsidR="00E77486" w:rsidRDefault="00E77486" w:rsidP="00E77486">
      <w:r>
        <w:t>RAN2</w:t>
      </w:r>
      <w:r w:rsidR="00332C60">
        <w:t>#96 made agreement</w:t>
      </w:r>
      <w:r>
        <w:t xml:space="preserve"> has agreed</w:t>
      </w:r>
      <w:r w:rsidR="00332C60">
        <w:t xml:space="preserve"> on</w:t>
      </w:r>
      <w:r>
        <w:t xml:space="preserve"> two level mapping</w:t>
      </w:r>
      <w:r w:rsidR="005F2666">
        <w:t xml:space="preserve"> [2]</w:t>
      </w:r>
      <w:r>
        <w:t>.</w:t>
      </w:r>
    </w:p>
    <w:p w14:paraId="7EF1AB22" w14:textId="77777777" w:rsidR="002011CC" w:rsidRPr="002011CC" w:rsidRDefault="002011CC" w:rsidP="00332C60">
      <w:pPr>
        <w:ind w:left="284"/>
        <w:rPr>
          <w:lang w:val="en-US"/>
        </w:rPr>
      </w:pPr>
      <w:r w:rsidRPr="002011CC">
        <w:t>2:</w:t>
      </w:r>
      <w:r w:rsidRPr="002011CC">
        <w:tab/>
        <w:t>In DL we have a 2-step mapping of IP flows, in which NAS is responsible for the IPflow-&gt;QOSflow mapping, and AS is responsible for the QOSflow-&gt;DRB mapping (confirmation of SA2 agreement status).</w:t>
      </w:r>
    </w:p>
    <w:p w14:paraId="183F2BCB" w14:textId="77777777" w:rsidR="00332C60" w:rsidRPr="00332C60" w:rsidRDefault="002011CC" w:rsidP="00332C60">
      <w:pPr>
        <w:ind w:left="284"/>
        <w:rPr>
          <w:lang w:val="en-US"/>
        </w:rPr>
      </w:pPr>
      <w:r w:rsidRPr="002011CC">
        <w:t>3:</w:t>
      </w:r>
      <w:r w:rsidRPr="002011CC">
        <w:tab/>
        <w:t>In UL we have a 2-step mapping of IP flows, in which NAS is responsible for the IPflow-&gt;QOSflow mapping, and AS is responsible for the QOSflow-&gt;DRB mapping.</w:t>
      </w:r>
    </w:p>
    <w:p w14:paraId="4A7FC8B6" w14:textId="77777777" w:rsidR="002011CC" w:rsidRDefault="002011CC" w:rsidP="00E77486">
      <w:r>
        <w:t xml:space="preserve">RA2 </w:t>
      </w:r>
      <w:r w:rsidR="0031415E">
        <w:t xml:space="preserve">#96 also </w:t>
      </w:r>
      <w:r>
        <w:t>agreed the usage of reflective QoS for AS layer filter configuration</w:t>
      </w:r>
      <w:r w:rsidR="002D0AAB">
        <w:t xml:space="preserve"> [2] in addition to RRC based configuration. </w:t>
      </w:r>
    </w:p>
    <w:p w14:paraId="2343D046" w14:textId="77777777" w:rsidR="002011CC" w:rsidRPr="002011CC" w:rsidRDefault="002011CC" w:rsidP="00332C60">
      <w:pPr>
        <w:ind w:left="284"/>
        <w:rPr>
          <w:lang w:val="en-US"/>
        </w:rPr>
      </w:pPr>
      <w:r w:rsidRPr="002011CC">
        <w:t>1</w:t>
      </w:r>
      <w:r w:rsidRPr="002011CC">
        <w:tab/>
        <w:t>For reflective QoS, the UE determines QoS Flow ID to DRB mapping in the uplink based on the downlink packets received within a DRB and applies those filters for mapping uplink Flows to DRBs.</w:t>
      </w:r>
    </w:p>
    <w:p w14:paraId="7B99E551" w14:textId="77777777" w:rsidR="002011CC" w:rsidRPr="002011CC" w:rsidRDefault="002011CC" w:rsidP="00332C60">
      <w:pPr>
        <w:ind w:left="284"/>
        <w:rPr>
          <w:lang w:val="en-US"/>
        </w:rPr>
      </w:pPr>
      <w:r w:rsidRPr="002011CC">
        <w:t>2</w:t>
      </w:r>
      <w:r w:rsidRPr="002011CC">
        <w:tab/>
        <w:t>The UE "continuously" monitors the QoS Flow ID in downlink PDCP packets and updates the reflective QoS Flow ID to DRB mapping in the uplink accordingly.</w:t>
      </w:r>
    </w:p>
    <w:p w14:paraId="59FF5719" w14:textId="1868F556" w:rsidR="00750521" w:rsidRDefault="002011CC" w:rsidP="00332C60">
      <w:pPr>
        <w:ind w:left="284"/>
      </w:pPr>
      <w:r>
        <w:t xml:space="preserve">3    </w:t>
      </w:r>
      <w:r w:rsidR="00957911" w:rsidRPr="002011CC">
        <w:t xml:space="preserve">RRC can configure an uplink mapping </w:t>
      </w:r>
    </w:p>
    <w:p w14:paraId="0D98B073" w14:textId="4B9D02A5" w:rsidR="00EC7664" w:rsidRDefault="00EC7664" w:rsidP="00332C60">
      <w:pPr>
        <w:ind w:left="284"/>
      </w:pPr>
      <w:r>
        <w:t xml:space="preserve">This paper makes the synthesis of all these agreements that were taken in parallel in SA2 and RAN2. </w:t>
      </w:r>
      <w:r w:rsidR="00695FF9">
        <w:t xml:space="preserve">In particular it </w:t>
      </w:r>
      <w:r w:rsidR="002F67E0">
        <w:t>focusses on</w:t>
      </w:r>
      <w:r w:rsidR="00695FF9">
        <w:t xml:space="preserve"> the necessary differentiation between AS</w:t>
      </w:r>
      <w:r w:rsidR="00E62052">
        <w:t xml:space="preserve"> (Access Stratum)</w:t>
      </w:r>
      <w:r w:rsidR="00695FF9">
        <w:t>-reflective QoS and NAS-reflective QoS.</w:t>
      </w:r>
      <w:r>
        <w:t xml:space="preserve"> </w:t>
      </w:r>
    </w:p>
    <w:p w14:paraId="1BB30444" w14:textId="77777777" w:rsidR="00EC7664" w:rsidRPr="002011CC" w:rsidRDefault="00EC7664" w:rsidP="00332C60">
      <w:pPr>
        <w:ind w:left="284"/>
        <w:rPr>
          <w:lang w:val="en-US"/>
        </w:rPr>
      </w:pPr>
    </w:p>
    <w:p w14:paraId="33BD51E5" w14:textId="77777777" w:rsidR="00CD4C7B" w:rsidRDefault="00CD4C7B" w:rsidP="00CD4C7B">
      <w:pPr>
        <w:pStyle w:val="Heading1"/>
      </w:pPr>
      <w:r w:rsidRPr="006E13D1">
        <w:t>2</w:t>
      </w:r>
      <w:r w:rsidRPr="006E13D1">
        <w:tab/>
      </w:r>
      <w:r w:rsidR="001A04C3">
        <w:t>Discussion</w:t>
      </w:r>
    </w:p>
    <w:p w14:paraId="00FB82AE" w14:textId="66BF8A9D" w:rsidR="00A57AD4" w:rsidRDefault="0031415E" w:rsidP="00E77486">
      <w:r>
        <w:t>As the introduction implies</w:t>
      </w:r>
      <w:r w:rsidR="00695FF9">
        <w:t>, SA2 has made a</w:t>
      </w:r>
      <w:r>
        <w:t>n agreement on the usage of the reflective QoS in the 5G</w:t>
      </w:r>
      <w:r w:rsidR="00D018F3">
        <w:t xml:space="preserve"> system</w:t>
      </w:r>
      <w:r w:rsidR="00695FF9">
        <w:t xml:space="preserve">. </w:t>
      </w:r>
      <w:r>
        <w:t>SA2 has also agr</w:t>
      </w:r>
      <w:r w:rsidR="00CF2B22">
        <w:t>eed methods how the UE and RAN are</w:t>
      </w:r>
      <w:r>
        <w:t xml:space="preserve"> made aware of when to use reflective QoS</w:t>
      </w:r>
      <w:r w:rsidR="00CF2B22">
        <w:t xml:space="preserve"> i.e. how the reflective QoS is activated</w:t>
      </w:r>
      <w:r>
        <w:t xml:space="preserve">. </w:t>
      </w:r>
      <w:r w:rsidR="00A57AD4">
        <w:t>When SA2 initially made</w:t>
      </w:r>
      <w:r>
        <w:t xml:space="preserve"> </w:t>
      </w:r>
      <w:r w:rsidR="00A22905">
        <w:t xml:space="preserve">these </w:t>
      </w:r>
      <w:r w:rsidR="00D018F3">
        <w:t>agreements,</w:t>
      </w:r>
      <w:r w:rsidR="00A57AD4">
        <w:t xml:space="preserve"> it was not clear how to UL mapping to DRBs is to be performed</w:t>
      </w:r>
      <w:r w:rsidR="00A22905">
        <w:t xml:space="preserve"> and agreement of </w:t>
      </w:r>
      <w:r w:rsidR="00695FF9">
        <w:t>“</w:t>
      </w:r>
      <w:r w:rsidR="00A22905">
        <w:t>two level mapping</w:t>
      </w:r>
      <w:r w:rsidR="00695FF9">
        <w:t>”</w:t>
      </w:r>
      <w:r w:rsidR="00A22905">
        <w:t xml:space="preserve"> was not made.</w:t>
      </w:r>
    </w:p>
    <w:p w14:paraId="4BD10170" w14:textId="6BCBD2BC" w:rsidR="00E77486" w:rsidRDefault="00E67DE0" w:rsidP="00E77486">
      <w:r>
        <w:t xml:space="preserve">The </w:t>
      </w:r>
      <w:r w:rsidR="00695FF9">
        <w:t>“</w:t>
      </w:r>
      <w:r w:rsidR="00A2132C">
        <w:t>two-level</w:t>
      </w:r>
      <w:r>
        <w:t xml:space="preserve"> mapping</w:t>
      </w:r>
      <w:r w:rsidR="00695FF9">
        <w:t>”</w:t>
      </w:r>
      <w:r>
        <w:t xml:space="preserve"> was agreed </w:t>
      </w:r>
      <w:r w:rsidR="00695FF9">
        <w:t>“in parallel” at</w:t>
      </w:r>
      <w:r>
        <w:t xml:space="preserve"> RAN2#96. The </w:t>
      </w:r>
      <w:r w:rsidR="00695FF9">
        <w:t>“</w:t>
      </w:r>
      <w:r w:rsidR="004E6FC7">
        <w:t>two-level</w:t>
      </w:r>
      <w:r>
        <w:t xml:space="preserve"> mapping</w:t>
      </w:r>
      <w:r w:rsidR="00695FF9">
        <w:t>”</w:t>
      </w:r>
      <w:r>
        <w:t xml:space="preserve"> means that the mapping of SDFs to QoS flows is performed on “NAS layer” and is controlled by the CN, whereas mapping of QoS flows to DRBs is performed in “AS layer” and controlled by the RAN.  </w:t>
      </w:r>
    </w:p>
    <w:p w14:paraId="2C30F052" w14:textId="77777777" w:rsidR="00134AF3" w:rsidRDefault="00134AF3" w:rsidP="00E77486">
      <w:r>
        <w:t xml:space="preserve">The agreements of reflective QoS by the SA2 and RAN2 </w:t>
      </w:r>
      <w:r w:rsidR="00B67B92">
        <w:t>however</w:t>
      </w:r>
      <w:r>
        <w:t xml:space="preserve"> </w:t>
      </w:r>
      <w:r w:rsidR="00B67B92">
        <w:t>d</w:t>
      </w:r>
      <w:r>
        <w:t>oes not clear</w:t>
      </w:r>
      <w:r w:rsidR="00B67B92">
        <w:t xml:space="preserve">ly specify when RAN does </w:t>
      </w:r>
      <w:r w:rsidR="00031929">
        <w:t xml:space="preserve">a </w:t>
      </w:r>
      <w:r w:rsidR="00B67B92">
        <w:t>reflective QoS</w:t>
      </w:r>
      <w:r w:rsidR="003B06AB">
        <w:t xml:space="preserve"> - </w:t>
      </w:r>
      <w:r w:rsidR="00B3067A">
        <w:t xml:space="preserve"> is it bound to usage of the reflective QoS on NAS level</w:t>
      </w:r>
      <w:r w:rsidR="00B67B92">
        <w:t xml:space="preserve"> and</w:t>
      </w:r>
      <w:r w:rsidR="003B06AB">
        <w:t xml:space="preserve"> if not</w:t>
      </w:r>
      <w:r w:rsidR="00031929">
        <w:t>,</w:t>
      </w:r>
      <w:r w:rsidR="00B67B92">
        <w:t xml:space="preserve"> how </w:t>
      </w:r>
      <w:r w:rsidR="00B3067A">
        <w:t xml:space="preserve">AS level reflective QoS </w:t>
      </w:r>
      <w:r w:rsidR="00B67B92">
        <w:t>is indicated t</w:t>
      </w:r>
      <w:r w:rsidR="003B06AB">
        <w:t>o UE.</w:t>
      </w:r>
    </w:p>
    <w:p w14:paraId="357AA68A" w14:textId="77777777" w:rsidR="00655BD8" w:rsidRDefault="00B67B92" w:rsidP="00E77486">
      <w:r>
        <w:lastRenderedPageBreak/>
        <w:t>Benefits</w:t>
      </w:r>
      <w:r w:rsidR="00E77486">
        <w:t xml:space="preserve"> of the reflective QoS in configuring NAS level UL filte</w:t>
      </w:r>
      <w:r>
        <w:t>r</w:t>
      </w:r>
      <w:r w:rsidR="00E77486">
        <w:t xml:space="preserve">s are clear. The </w:t>
      </w:r>
      <w:r w:rsidR="00D33445">
        <w:t>signalling</w:t>
      </w:r>
      <w:r w:rsidR="00E77486">
        <w:t xml:space="preserve"> </w:t>
      </w:r>
      <w:r>
        <w:t xml:space="preserve">over NG1 and NG2 </w:t>
      </w:r>
      <w:r w:rsidR="00E77486">
        <w:t>is not needed</w:t>
      </w:r>
      <w:r>
        <w:t xml:space="preserve"> at all</w:t>
      </w:r>
      <w:r w:rsidR="00E77486">
        <w:t xml:space="preserve"> for configuring QoS for </w:t>
      </w:r>
      <w:r>
        <w:t>a</w:t>
      </w:r>
      <w:r w:rsidR="00E77486">
        <w:t xml:space="preserve"> QoS flow in the case of type A QoS profiles</w:t>
      </w:r>
      <w:r>
        <w:t xml:space="preserve"> and </w:t>
      </w:r>
      <w:r w:rsidR="00E77486">
        <w:t xml:space="preserve">NAS </w:t>
      </w:r>
      <w:r w:rsidR="00D33445">
        <w:t>signalling</w:t>
      </w:r>
      <w:r w:rsidR="00655BD8">
        <w:t xml:space="preserve"> can be</w:t>
      </w:r>
      <w:r w:rsidR="00E77486">
        <w:t xml:space="preserve"> avoided with type B QoS profiles. </w:t>
      </w:r>
    </w:p>
    <w:p w14:paraId="6C80356E" w14:textId="197841A2" w:rsidR="00E77486" w:rsidRDefault="004E6FC7" w:rsidP="00E77486">
      <w:r>
        <w:t>However,</w:t>
      </w:r>
      <w:r w:rsidR="00B67B92">
        <w:t xml:space="preserve"> it is agreed that the RAN takes care of QoS flow to DRB mapping and manages DRBs independently from the CN. </w:t>
      </w:r>
      <w:r w:rsidR="00F42E40">
        <w:t>I</w:t>
      </w:r>
      <w:r w:rsidR="00031929">
        <w:t>f a</w:t>
      </w:r>
      <w:r w:rsidR="00E77486">
        <w:t xml:space="preserve"> DRB reconfiguration is needed depends on </w:t>
      </w:r>
      <w:r w:rsidR="00B67B92">
        <w:t>an</w:t>
      </w:r>
      <w:r w:rsidR="00E77486">
        <w:t xml:space="preserve"> existing DRB setup </w:t>
      </w:r>
      <w:r w:rsidR="00B67B92">
        <w:t xml:space="preserve">in </w:t>
      </w:r>
      <w:r w:rsidR="00031929">
        <w:t>the</w:t>
      </w:r>
      <w:r w:rsidR="00E77486">
        <w:t xml:space="preserve"> RAN.</w:t>
      </w:r>
      <w:r w:rsidR="00B67B92">
        <w:t xml:space="preserve"> If the existing DRB setup is not optimal for a traffic mix</w:t>
      </w:r>
      <w:r w:rsidR="00DD5EBF">
        <w:t>,</w:t>
      </w:r>
      <w:r w:rsidR="00B67B92">
        <w:t xml:space="preserve"> DRB modification</w:t>
      </w:r>
      <w:r w:rsidR="00031929">
        <w:t>(</w:t>
      </w:r>
      <w:r w:rsidR="00B67B92">
        <w:t>s</w:t>
      </w:r>
      <w:r w:rsidR="00031929">
        <w:t>)</w:t>
      </w:r>
      <w:r w:rsidR="00B67B92">
        <w:t xml:space="preserve"> and/or DRB establishments are needed.</w:t>
      </w:r>
      <w:r w:rsidR="00031929">
        <w:t xml:space="preserve"> It is not feasible nor possible to pre-configure matching DRB set-up for every possible traffic mix but DRBs may need to be established/modified on the fly. If DRB</w:t>
      </w:r>
      <w:r w:rsidR="00DD5EBF">
        <w:t xml:space="preserve"> management bases on the RRC, the reflective QoS on NAS layer does not prevent AS layer signalling.</w:t>
      </w:r>
      <w:r w:rsidR="00B67B92">
        <w:t xml:space="preserve"> </w:t>
      </w:r>
      <w:r w:rsidR="00E77486">
        <w:t xml:space="preserve"> </w:t>
      </w:r>
    </w:p>
    <w:p w14:paraId="0D8EAD48" w14:textId="77777777" w:rsidR="00E77486" w:rsidRPr="00F42E40" w:rsidRDefault="00E77486" w:rsidP="00655BD8">
      <w:pPr>
        <w:rPr>
          <w:b/>
        </w:rPr>
      </w:pPr>
      <w:r w:rsidRPr="00F42E40">
        <w:rPr>
          <w:b/>
        </w:rPr>
        <w:t>Observation 1</w:t>
      </w:r>
      <w:r w:rsidR="00F42E40">
        <w:rPr>
          <w:b/>
        </w:rPr>
        <w:t>:</w:t>
      </w:r>
      <w:r w:rsidRPr="00F42E40">
        <w:rPr>
          <w:b/>
        </w:rPr>
        <w:t xml:space="preserve"> </w:t>
      </w:r>
      <w:r w:rsidR="00DD5EBF">
        <w:rPr>
          <w:b/>
        </w:rPr>
        <w:t>H</w:t>
      </w:r>
      <w:r w:rsidRPr="00F42E40">
        <w:rPr>
          <w:b/>
        </w:rPr>
        <w:t xml:space="preserve">aving reflective QoS on a NAS level does not prevent </w:t>
      </w:r>
      <w:r w:rsidR="00031929">
        <w:rPr>
          <w:b/>
        </w:rPr>
        <w:t>AS level signalling (DRB reconfigurations)</w:t>
      </w:r>
      <w:r w:rsidRPr="00F42E40">
        <w:rPr>
          <w:b/>
        </w:rPr>
        <w:t xml:space="preserve">. </w:t>
      </w:r>
    </w:p>
    <w:p w14:paraId="359A616C" w14:textId="77777777" w:rsidR="00E77486" w:rsidRDefault="00E77486" w:rsidP="00E77486">
      <w:r>
        <w:t>This means that the saving</w:t>
      </w:r>
      <w:r w:rsidR="0060666D">
        <w:t>s in NAS</w:t>
      </w:r>
      <w:r>
        <w:t xml:space="preserve"> signalling </w:t>
      </w:r>
      <w:r w:rsidR="0055587A">
        <w:t xml:space="preserve">by using reflective QoS on NAS level </w:t>
      </w:r>
      <w:r>
        <w:t xml:space="preserve">is decoupled from the AS level </w:t>
      </w:r>
      <w:r w:rsidR="00DD5EBF">
        <w:t>signalling</w:t>
      </w:r>
      <w:r>
        <w:t xml:space="preserve">. </w:t>
      </w:r>
    </w:p>
    <w:p w14:paraId="7E9843E6" w14:textId="77777777" w:rsidR="009C0C80" w:rsidRDefault="0060666D" w:rsidP="00E77486">
      <w:r>
        <w:t>The R</w:t>
      </w:r>
      <w:r w:rsidR="00A048C3">
        <w:t xml:space="preserve">eflective QoS applies </w:t>
      </w:r>
      <w:r>
        <w:t xml:space="preserve">for the AS filter configuration </w:t>
      </w:r>
      <w:r w:rsidR="00A048C3">
        <w:t xml:space="preserve">when a new QoS flow is mapped to existing DRBs or the </w:t>
      </w:r>
      <w:r w:rsidR="00E25E01">
        <w:t>QoS flow to DRB mapping is</w:t>
      </w:r>
      <w:r w:rsidR="009C0C80">
        <w:t xml:space="preserve"> changed over the existing </w:t>
      </w:r>
      <w:r w:rsidR="00A048C3">
        <w:t xml:space="preserve">set of </w:t>
      </w:r>
      <w:r w:rsidR="009C0C80">
        <w:t>DRBs</w:t>
      </w:r>
      <w:r w:rsidR="00A048C3">
        <w:t>.</w:t>
      </w:r>
      <w:r>
        <w:t xml:space="preserve"> On the other hand, i</w:t>
      </w:r>
      <w:r w:rsidR="009C0C80">
        <w:t xml:space="preserve">f the DRB modification or establishment is involved </w:t>
      </w:r>
      <w:r w:rsidR="00A048C3">
        <w:t>it would be reasonable to configure UL filters in a same transaction. The new UL mapping rule is effective right away – no need to wait next DL packet for the UL AS filter configuration and</w:t>
      </w:r>
      <w:r w:rsidR="00E25E01">
        <w:t xml:space="preserve"> the </w:t>
      </w:r>
      <w:r w:rsidR="00A048C3">
        <w:t xml:space="preserve">RRC is anyway reliable protocol. </w:t>
      </w:r>
    </w:p>
    <w:p w14:paraId="3271BC53" w14:textId="092369E4" w:rsidR="00E77486" w:rsidRDefault="00463E87" w:rsidP="00655BD8">
      <w:pPr>
        <w:rPr>
          <w:b/>
        </w:rPr>
      </w:pPr>
      <w:r>
        <w:rPr>
          <w:b/>
        </w:rPr>
        <w:t>Proposal 1</w:t>
      </w:r>
      <w:r w:rsidR="00E77486" w:rsidRPr="005604FB">
        <w:rPr>
          <w:b/>
        </w:rPr>
        <w:t xml:space="preserve">. </w:t>
      </w:r>
      <w:r w:rsidR="000D5129">
        <w:rPr>
          <w:b/>
        </w:rPr>
        <w:t xml:space="preserve">Activation </w:t>
      </w:r>
      <w:r w:rsidR="00E77486" w:rsidRPr="005604FB">
        <w:rPr>
          <w:b/>
        </w:rPr>
        <w:t xml:space="preserve">of </w:t>
      </w:r>
      <w:r w:rsidR="005604FB">
        <w:rPr>
          <w:b/>
        </w:rPr>
        <w:t xml:space="preserve">the reflective QoS in </w:t>
      </w:r>
      <w:r w:rsidR="00E77486" w:rsidRPr="005604FB">
        <w:rPr>
          <w:b/>
        </w:rPr>
        <w:t>AS filter configuration</w:t>
      </w:r>
      <w:r w:rsidR="005604FB">
        <w:rPr>
          <w:b/>
        </w:rPr>
        <w:t>,</w:t>
      </w:r>
      <w:r w:rsidR="00E77486" w:rsidRPr="005604FB">
        <w:rPr>
          <w:b/>
        </w:rPr>
        <w:t xml:space="preserve"> is </w:t>
      </w:r>
      <w:r w:rsidR="005604FB">
        <w:rPr>
          <w:b/>
        </w:rPr>
        <w:t>decoupled</w:t>
      </w:r>
      <w:r w:rsidR="00E77486" w:rsidRPr="005604FB">
        <w:rPr>
          <w:b/>
        </w:rPr>
        <w:t xml:space="preserve"> from </w:t>
      </w:r>
      <w:r w:rsidR="000D5129">
        <w:rPr>
          <w:b/>
        </w:rPr>
        <w:t xml:space="preserve">activation of </w:t>
      </w:r>
      <w:r w:rsidR="0060666D">
        <w:rPr>
          <w:b/>
        </w:rPr>
        <w:t xml:space="preserve">NAS level UL filter configuration. </w:t>
      </w:r>
    </w:p>
    <w:p w14:paraId="50529A09" w14:textId="77777777" w:rsidR="005604FB" w:rsidRPr="005604FB" w:rsidRDefault="005604FB" w:rsidP="005604FB">
      <w:r>
        <w:t>Since factors</w:t>
      </w:r>
      <w:r w:rsidR="008B026C">
        <w:t xml:space="preserve"> influencing</w:t>
      </w:r>
      <w:r>
        <w:t xml:space="preserve"> to decision to use </w:t>
      </w:r>
      <w:r w:rsidR="008B026C">
        <w:t xml:space="preserve">of </w:t>
      </w:r>
      <w:r>
        <w:t xml:space="preserve">reflective QoS in NAS- and AS –layers are decoupled it is clarified/proposed that: </w:t>
      </w:r>
    </w:p>
    <w:p w14:paraId="0BEC3BF7" w14:textId="673B7550" w:rsidR="005604FB" w:rsidRDefault="00E77486" w:rsidP="00655BD8">
      <w:pPr>
        <w:rPr>
          <w:b/>
        </w:rPr>
      </w:pPr>
      <w:r w:rsidRPr="005604FB">
        <w:rPr>
          <w:b/>
        </w:rPr>
        <w:t>Proposal</w:t>
      </w:r>
      <w:r w:rsidR="005604FB">
        <w:rPr>
          <w:b/>
        </w:rPr>
        <w:t xml:space="preserve"> </w:t>
      </w:r>
      <w:r w:rsidR="00463E87">
        <w:rPr>
          <w:b/>
        </w:rPr>
        <w:t>2</w:t>
      </w:r>
      <w:r w:rsidR="00F253D0">
        <w:rPr>
          <w:b/>
        </w:rPr>
        <w:t xml:space="preserve">. The </w:t>
      </w:r>
      <w:r w:rsidR="005604FB">
        <w:rPr>
          <w:b/>
        </w:rPr>
        <w:t>RAN decides when the UL AS filte</w:t>
      </w:r>
      <w:r w:rsidR="00F253D0">
        <w:rPr>
          <w:b/>
        </w:rPr>
        <w:t>rs (QoS flow to DRB mapping rule</w:t>
      </w:r>
      <w:r w:rsidR="005604FB">
        <w:rPr>
          <w:b/>
        </w:rPr>
        <w:t xml:space="preserve">) are </w:t>
      </w:r>
      <w:r w:rsidR="00F253D0">
        <w:rPr>
          <w:b/>
        </w:rPr>
        <w:t>configured</w:t>
      </w:r>
      <w:r w:rsidR="005604FB">
        <w:rPr>
          <w:b/>
        </w:rPr>
        <w:t xml:space="preserve"> by using reflective </w:t>
      </w:r>
      <w:r w:rsidR="002B4184">
        <w:rPr>
          <w:b/>
        </w:rPr>
        <w:t xml:space="preserve">QoS and when by using C-plane. </w:t>
      </w:r>
      <w:r w:rsidR="005604FB">
        <w:rPr>
          <w:b/>
        </w:rPr>
        <w:t>How the decision is done is left for implementation.</w:t>
      </w:r>
    </w:p>
    <w:p w14:paraId="6F1060AA" w14:textId="7D198733" w:rsidR="00463E87" w:rsidRPr="00321117" w:rsidRDefault="00321117" w:rsidP="00321117">
      <w:r>
        <w:t>The understanding of these proposals is</w:t>
      </w:r>
      <w:r w:rsidRPr="00321117">
        <w:t xml:space="preserve"> a prerequisite to the paper on management of reflective QoS in [3].</w:t>
      </w:r>
    </w:p>
    <w:p w14:paraId="0F7489E1" w14:textId="77777777" w:rsidR="000762D8" w:rsidRDefault="000762D8" w:rsidP="005604FB">
      <w:pPr>
        <w:ind w:left="568"/>
        <w:rPr>
          <w:b/>
        </w:rPr>
      </w:pPr>
    </w:p>
    <w:p w14:paraId="276B8483" w14:textId="77777777" w:rsidR="00B00FFA" w:rsidRDefault="00B00FFA" w:rsidP="00B00FFA">
      <w:pPr>
        <w:pStyle w:val="Heading1"/>
      </w:pPr>
      <w:r>
        <w:t>Conclusion</w:t>
      </w:r>
    </w:p>
    <w:p w14:paraId="525059A1" w14:textId="77777777" w:rsidR="00655BD8" w:rsidRDefault="00655BD8" w:rsidP="00655BD8">
      <w:pPr>
        <w:ind w:left="284"/>
        <w:rPr>
          <w:b/>
        </w:rPr>
      </w:pPr>
    </w:p>
    <w:p w14:paraId="204F695C" w14:textId="6A68B2E7" w:rsidR="00655BD8" w:rsidRPr="005604FB" w:rsidRDefault="00655BD8" w:rsidP="00655BD8">
      <w:r>
        <w:t>This paper has shown the two levels of reflective QoS implied by the decision of last RAN2 about “two levels QoS mapping</w:t>
      </w:r>
      <w:r w:rsidR="00A86656">
        <w:t>”</w:t>
      </w:r>
      <w:r>
        <w:t xml:space="preserve"> and shown that </w:t>
      </w:r>
      <w:r w:rsidR="00C809BF">
        <w:t xml:space="preserve">the activation and use of </w:t>
      </w:r>
      <w:r>
        <w:t xml:space="preserve">these two levels are decoupled as per </w:t>
      </w:r>
      <w:r w:rsidR="00C809BF">
        <w:t xml:space="preserve">the </w:t>
      </w:r>
      <w:r>
        <w:t xml:space="preserve">following proposals: </w:t>
      </w:r>
    </w:p>
    <w:p w14:paraId="4F23B71B" w14:textId="6F8B6966" w:rsidR="000D5129" w:rsidRDefault="000D5129" w:rsidP="00655BD8">
      <w:pPr>
        <w:rPr>
          <w:b/>
        </w:rPr>
      </w:pPr>
      <w:r>
        <w:rPr>
          <w:b/>
        </w:rPr>
        <w:t>Proposal 1</w:t>
      </w:r>
      <w:r w:rsidRPr="005604FB">
        <w:rPr>
          <w:b/>
        </w:rPr>
        <w:t xml:space="preserve">. </w:t>
      </w:r>
      <w:r>
        <w:rPr>
          <w:b/>
        </w:rPr>
        <w:t xml:space="preserve">Activation </w:t>
      </w:r>
      <w:r w:rsidRPr="005604FB">
        <w:rPr>
          <w:b/>
        </w:rPr>
        <w:t xml:space="preserve">of </w:t>
      </w:r>
      <w:r>
        <w:rPr>
          <w:b/>
        </w:rPr>
        <w:t xml:space="preserve">the reflective QoS in </w:t>
      </w:r>
      <w:r w:rsidRPr="005604FB">
        <w:rPr>
          <w:b/>
        </w:rPr>
        <w:t>AS filter configuration</w:t>
      </w:r>
      <w:r>
        <w:rPr>
          <w:b/>
        </w:rPr>
        <w:t>,</w:t>
      </w:r>
      <w:r w:rsidRPr="005604FB">
        <w:rPr>
          <w:b/>
        </w:rPr>
        <w:t xml:space="preserve"> is </w:t>
      </w:r>
      <w:r>
        <w:rPr>
          <w:b/>
        </w:rPr>
        <w:t>decoupled</w:t>
      </w:r>
      <w:r w:rsidRPr="005604FB">
        <w:rPr>
          <w:b/>
        </w:rPr>
        <w:t xml:space="preserve"> from </w:t>
      </w:r>
      <w:r>
        <w:rPr>
          <w:b/>
        </w:rPr>
        <w:t xml:space="preserve">activation of NAS level UL filter configuration. </w:t>
      </w:r>
    </w:p>
    <w:p w14:paraId="7BF3D768" w14:textId="77777777" w:rsidR="000D5129" w:rsidRDefault="000D5129" w:rsidP="00655BD8">
      <w:pPr>
        <w:rPr>
          <w:b/>
        </w:rPr>
      </w:pPr>
      <w:r w:rsidRPr="005604FB">
        <w:rPr>
          <w:b/>
        </w:rPr>
        <w:t>Proposal</w:t>
      </w:r>
      <w:r>
        <w:rPr>
          <w:b/>
        </w:rPr>
        <w:t xml:space="preserve"> 2. The RAN decides when the UL AS filters (QoS flow to DRB mapping rule) are configured by using reflective QoS and when by using C-plane. How the decision is done is left for implementation.</w:t>
      </w:r>
    </w:p>
    <w:p w14:paraId="38439792" w14:textId="77777777" w:rsidR="008F3EDD" w:rsidRPr="00321117" w:rsidRDefault="008F3EDD" w:rsidP="008F3EDD">
      <w:r>
        <w:t>The understanding of these proposals is</w:t>
      </w:r>
      <w:r w:rsidRPr="00321117">
        <w:t xml:space="preserve"> a prerequisite to the paper on management of reflective QoS in [3].</w:t>
      </w:r>
    </w:p>
    <w:p w14:paraId="242F5CE8" w14:textId="77777777" w:rsidR="000762D8" w:rsidRDefault="000762D8" w:rsidP="00B00FFA">
      <w:pPr>
        <w:ind w:left="568"/>
        <w:rPr>
          <w:b/>
        </w:rPr>
      </w:pPr>
      <w:bookmarkStart w:id="1" w:name="_GoBack"/>
      <w:bookmarkEnd w:id="1"/>
    </w:p>
    <w:p w14:paraId="6AD1D280" w14:textId="77777777" w:rsidR="00CD4C7B" w:rsidRPr="006E13D1" w:rsidRDefault="00CD4C7B" w:rsidP="00CD4C7B">
      <w:pPr>
        <w:pStyle w:val="Heading1"/>
      </w:pPr>
      <w:r w:rsidRPr="006E13D1">
        <w:t>References</w:t>
      </w:r>
    </w:p>
    <w:p w14:paraId="0E856560" w14:textId="77777777" w:rsidR="00CD4C7B" w:rsidRPr="006E13D1" w:rsidRDefault="00BE51D3" w:rsidP="00CD4C7B">
      <w:pPr>
        <w:numPr>
          <w:ilvl w:val="0"/>
          <w:numId w:val="4"/>
        </w:numPr>
        <w:overflowPunct w:val="0"/>
        <w:autoSpaceDE w:val="0"/>
        <w:autoSpaceDN w:val="0"/>
        <w:adjustRightInd w:val="0"/>
        <w:textAlignment w:val="baseline"/>
      </w:pPr>
      <w:bookmarkStart w:id="2" w:name="_Ref75086397"/>
      <w:r>
        <w:t>3GPP TR 23.799</w:t>
      </w:r>
      <w:r w:rsidR="00CD4C7B" w:rsidRPr="006E13D1">
        <w:t xml:space="preserve">, </w:t>
      </w:r>
      <w:r>
        <w:rPr>
          <w:i/>
          <w:iCs/>
        </w:rPr>
        <w:t>Study on Architecture for Next Generation System</w:t>
      </w:r>
    </w:p>
    <w:bookmarkEnd w:id="2"/>
    <w:p w14:paraId="2E8EC481" w14:textId="5764A6E3" w:rsidR="00BE51D3" w:rsidRDefault="00BE51D3" w:rsidP="00433409">
      <w:pPr>
        <w:numPr>
          <w:ilvl w:val="0"/>
          <w:numId w:val="4"/>
        </w:numPr>
        <w:overflowPunct w:val="0"/>
        <w:autoSpaceDE w:val="0"/>
        <w:autoSpaceDN w:val="0"/>
        <w:adjustRightInd w:val="0"/>
        <w:textAlignment w:val="baseline"/>
      </w:pPr>
      <w:r w:rsidRPr="00E93B8C">
        <w:t>Draft Report</w:t>
      </w:r>
      <w:r w:rsidR="005F2666">
        <w:t xml:space="preserve"> of 3GPP TSG RAN WG2 meeting #96</w:t>
      </w:r>
      <w:r w:rsidRPr="00E93B8C">
        <w:t>bis</w:t>
      </w:r>
    </w:p>
    <w:p w14:paraId="4B6339F1" w14:textId="225AACE0" w:rsidR="00321117" w:rsidRPr="00E93B8C" w:rsidRDefault="00321117" w:rsidP="00433409">
      <w:pPr>
        <w:numPr>
          <w:ilvl w:val="0"/>
          <w:numId w:val="4"/>
        </w:numPr>
        <w:overflowPunct w:val="0"/>
        <w:autoSpaceDE w:val="0"/>
        <w:autoSpaceDN w:val="0"/>
        <w:adjustRightInd w:val="0"/>
        <w:textAlignment w:val="baseline"/>
      </w:pPr>
      <w:r>
        <w:t xml:space="preserve">R3-170215, </w:t>
      </w:r>
      <w:r>
        <w:rPr>
          <w:i/>
          <w:iCs/>
        </w:rPr>
        <w:t>DL and UL QoS Markings on NG3 interface</w:t>
      </w:r>
    </w:p>
    <w:p w14:paraId="36155E48" w14:textId="77777777" w:rsidR="00CD4C7B" w:rsidRPr="006E13D1" w:rsidRDefault="00CD4C7B" w:rsidP="00CD4C7B"/>
    <w:p w14:paraId="6CCECCB1"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5AC7B" w14:textId="77777777" w:rsidR="004178D6" w:rsidRDefault="004178D6">
      <w:r>
        <w:separator/>
      </w:r>
    </w:p>
  </w:endnote>
  <w:endnote w:type="continuationSeparator" w:id="0">
    <w:p w14:paraId="1B5CD6E1" w14:textId="77777777" w:rsidR="004178D6" w:rsidRDefault="0041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7E5E8" w14:textId="77777777" w:rsidR="004178D6" w:rsidRDefault="004178D6">
      <w:r>
        <w:separator/>
      </w:r>
    </w:p>
  </w:footnote>
  <w:footnote w:type="continuationSeparator" w:id="0">
    <w:p w14:paraId="3960DEB3" w14:textId="77777777" w:rsidR="004178D6" w:rsidRDefault="00417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4D026F"/>
    <w:multiLevelType w:val="hybridMultilevel"/>
    <w:tmpl w:val="FE3E3232"/>
    <w:lvl w:ilvl="0" w:tplc="F4D652B2">
      <w:start w:val="3"/>
      <w:numFmt w:val="decimal"/>
      <w:lvlText w:val="%1"/>
      <w:lvlJc w:val="left"/>
      <w:pPr>
        <w:tabs>
          <w:tab w:val="num" w:pos="720"/>
        </w:tabs>
        <w:ind w:left="720" w:hanging="360"/>
      </w:pPr>
    </w:lvl>
    <w:lvl w:ilvl="1" w:tplc="F1B40616" w:tentative="1">
      <w:start w:val="1"/>
      <w:numFmt w:val="decimal"/>
      <w:lvlText w:val="%2"/>
      <w:lvlJc w:val="left"/>
      <w:pPr>
        <w:tabs>
          <w:tab w:val="num" w:pos="1440"/>
        </w:tabs>
        <w:ind w:left="1440" w:hanging="360"/>
      </w:pPr>
    </w:lvl>
    <w:lvl w:ilvl="2" w:tplc="C528302A" w:tentative="1">
      <w:start w:val="1"/>
      <w:numFmt w:val="decimal"/>
      <w:lvlText w:val="%3"/>
      <w:lvlJc w:val="left"/>
      <w:pPr>
        <w:tabs>
          <w:tab w:val="num" w:pos="2160"/>
        </w:tabs>
        <w:ind w:left="2160" w:hanging="360"/>
      </w:pPr>
    </w:lvl>
    <w:lvl w:ilvl="3" w:tplc="38EE88C4" w:tentative="1">
      <w:start w:val="1"/>
      <w:numFmt w:val="decimal"/>
      <w:lvlText w:val="%4"/>
      <w:lvlJc w:val="left"/>
      <w:pPr>
        <w:tabs>
          <w:tab w:val="num" w:pos="2880"/>
        </w:tabs>
        <w:ind w:left="2880" w:hanging="360"/>
      </w:pPr>
    </w:lvl>
    <w:lvl w:ilvl="4" w:tplc="6424274E" w:tentative="1">
      <w:start w:val="1"/>
      <w:numFmt w:val="decimal"/>
      <w:lvlText w:val="%5"/>
      <w:lvlJc w:val="left"/>
      <w:pPr>
        <w:tabs>
          <w:tab w:val="num" w:pos="3600"/>
        </w:tabs>
        <w:ind w:left="3600" w:hanging="360"/>
      </w:pPr>
    </w:lvl>
    <w:lvl w:ilvl="5" w:tplc="20B2CD1E" w:tentative="1">
      <w:start w:val="1"/>
      <w:numFmt w:val="decimal"/>
      <w:lvlText w:val="%6"/>
      <w:lvlJc w:val="left"/>
      <w:pPr>
        <w:tabs>
          <w:tab w:val="num" w:pos="4320"/>
        </w:tabs>
        <w:ind w:left="4320" w:hanging="360"/>
      </w:pPr>
    </w:lvl>
    <w:lvl w:ilvl="6" w:tplc="769A5C62" w:tentative="1">
      <w:start w:val="1"/>
      <w:numFmt w:val="decimal"/>
      <w:lvlText w:val="%7"/>
      <w:lvlJc w:val="left"/>
      <w:pPr>
        <w:tabs>
          <w:tab w:val="num" w:pos="5040"/>
        </w:tabs>
        <w:ind w:left="5040" w:hanging="360"/>
      </w:pPr>
    </w:lvl>
    <w:lvl w:ilvl="7" w:tplc="6F50E65E" w:tentative="1">
      <w:start w:val="1"/>
      <w:numFmt w:val="decimal"/>
      <w:lvlText w:val="%8"/>
      <w:lvlJc w:val="left"/>
      <w:pPr>
        <w:tabs>
          <w:tab w:val="num" w:pos="5760"/>
        </w:tabs>
        <w:ind w:left="5760" w:hanging="360"/>
      </w:pPr>
    </w:lvl>
    <w:lvl w:ilvl="8" w:tplc="3E1651CA" w:tentative="1">
      <w:start w:val="1"/>
      <w:numFmt w:val="decimal"/>
      <w:lvlText w:val="%9"/>
      <w:lvlJc w:val="left"/>
      <w:pPr>
        <w:tabs>
          <w:tab w:val="num" w:pos="6480"/>
        </w:tabs>
        <w:ind w:left="6480" w:hanging="36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6C7A04"/>
    <w:multiLevelType w:val="hybridMultilevel"/>
    <w:tmpl w:val="CEB698B0"/>
    <w:lvl w:ilvl="0" w:tplc="8E12CF3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83180A"/>
    <w:multiLevelType w:val="hybridMultilevel"/>
    <w:tmpl w:val="B760646E"/>
    <w:lvl w:ilvl="0" w:tplc="49DCF90E">
      <w:start w:val="5"/>
      <w:numFmt w:val="decimal"/>
      <w:lvlText w:val="%1"/>
      <w:lvlJc w:val="left"/>
      <w:pPr>
        <w:tabs>
          <w:tab w:val="num" w:pos="720"/>
        </w:tabs>
        <w:ind w:left="720" w:hanging="360"/>
      </w:pPr>
    </w:lvl>
    <w:lvl w:ilvl="1" w:tplc="189456BC" w:tentative="1">
      <w:start w:val="1"/>
      <w:numFmt w:val="decimal"/>
      <w:lvlText w:val="%2"/>
      <w:lvlJc w:val="left"/>
      <w:pPr>
        <w:tabs>
          <w:tab w:val="num" w:pos="1440"/>
        </w:tabs>
        <w:ind w:left="1440" w:hanging="360"/>
      </w:pPr>
    </w:lvl>
    <w:lvl w:ilvl="2" w:tplc="F3D0377A" w:tentative="1">
      <w:start w:val="1"/>
      <w:numFmt w:val="decimal"/>
      <w:lvlText w:val="%3"/>
      <w:lvlJc w:val="left"/>
      <w:pPr>
        <w:tabs>
          <w:tab w:val="num" w:pos="2160"/>
        </w:tabs>
        <w:ind w:left="2160" w:hanging="360"/>
      </w:pPr>
    </w:lvl>
    <w:lvl w:ilvl="3" w:tplc="CBC0F980" w:tentative="1">
      <w:start w:val="1"/>
      <w:numFmt w:val="decimal"/>
      <w:lvlText w:val="%4"/>
      <w:lvlJc w:val="left"/>
      <w:pPr>
        <w:tabs>
          <w:tab w:val="num" w:pos="2880"/>
        </w:tabs>
        <w:ind w:left="2880" w:hanging="360"/>
      </w:pPr>
    </w:lvl>
    <w:lvl w:ilvl="4" w:tplc="462445C4" w:tentative="1">
      <w:start w:val="1"/>
      <w:numFmt w:val="decimal"/>
      <w:lvlText w:val="%5"/>
      <w:lvlJc w:val="left"/>
      <w:pPr>
        <w:tabs>
          <w:tab w:val="num" w:pos="3600"/>
        </w:tabs>
        <w:ind w:left="3600" w:hanging="360"/>
      </w:pPr>
    </w:lvl>
    <w:lvl w:ilvl="5" w:tplc="CC72E6F2" w:tentative="1">
      <w:start w:val="1"/>
      <w:numFmt w:val="decimal"/>
      <w:lvlText w:val="%6"/>
      <w:lvlJc w:val="left"/>
      <w:pPr>
        <w:tabs>
          <w:tab w:val="num" w:pos="4320"/>
        </w:tabs>
        <w:ind w:left="4320" w:hanging="360"/>
      </w:pPr>
    </w:lvl>
    <w:lvl w:ilvl="6" w:tplc="597EABCE" w:tentative="1">
      <w:start w:val="1"/>
      <w:numFmt w:val="decimal"/>
      <w:lvlText w:val="%7"/>
      <w:lvlJc w:val="left"/>
      <w:pPr>
        <w:tabs>
          <w:tab w:val="num" w:pos="5040"/>
        </w:tabs>
        <w:ind w:left="5040" w:hanging="360"/>
      </w:pPr>
    </w:lvl>
    <w:lvl w:ilvl="7" w:tplc="8D767A88" w:tentative="1">
      <w:start w:val="1"/>
      <w:numFmt w:val="decimal"/>
      <w:lvlText w:val="%8"/>
      <w:lvlJc w:val="left"/>
      <w:pPr>
        <w:tabs>
          <w:tab w:val="num" w:pos="5760"/>
        </w:tabs>
        <w:ind w:left="5760" w:hanging="360"/>
      </w:pPr>
    </w:lvl>
    <w:lvl w:ilvl="8" w:tplc="5AAE32E4" w:tentative="1">
      <w:start w:val="1"/>
      <w:numFmt w:val="decimal"/>
      <w:lvlText w:val="%9"/>
      <w:lvlJc w:val="left"/>
      <w:pPr>
        <w:tabs>
          <w:tab w:val="num" w:pos="6480"/>
        </w:tabs>
        <w:ind w:left="6480" w:hanging="360"/>
      </w:pPr>
    </w:lvl>
  </w:abstractNum>
  <w:abstractNum w:abstractNumId="6" w15:restartNumberingAfterBreak="0">
    <w:nsid w:val="3AD41D1B"/>
    <w:multiLevelType w:val="hybridMultilevel"/>
    <w:tmpl w:val="A82AF0CC"/>
    <w:lvl w:ilvl="0" w:tplc="C9C04B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5F45C4"/>
    <w:multiLevelType w:val="hybridMultilevel"/>
    <w:tmpl w:val="CABAEFCC"/>
    <w:lvl w:ilvl="0" w:tplc="4964130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43D21661"/>
    <w:multiLevelType w:val="hybridMultilevel"/>
    <w:tmpl w:val="9BB03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7"/>
  </w:num>
  <w:num w:numId="7">
    <w:abstractNumId w:val="2"/>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929"/>
    <w:rsid w:val="00033397"/>
    <w:rsid w:val="00040095"/>
    <w:rsid w:val="0005087B"/>
    <w:rsid w:val="0006170C"/>
    <w:rsid w:val="000762D8"/>
    <w:rsid w:val="00080512"/>
    <w:rsid w:val="00082EFC"/>
    <w:rsid w:val="0009039C"/>
    <w:rsid w:val="00090468"/>
    <w:rsid w:val="000B7BCF"/>
    <w:rsid w:val="000C522B"/>
    <w:rsid w:val="000D2863"/>
    <w:rsid w:val="000D5129"/>
    <w:rsid w:val="000D58AB"/>
    <w:rsid w:val="000F0105"/>
    <w:rsid w:val="00134AF3"/>
    <w:rsid w:val="0014007F"/>
    <w:rsid w:val="00145E93"/>
    <w:rsid w:val="001613EF"/>
    <w:rsid w:val="0017253A"/>
    <w:rsid w:val="001741A0"/>
    <w:rsid w:val="00177EC9"/>
    <w:rsid w:val="00194CD0"/>
    <w:rsid w:val="001A04C3"/>
    <w:rsid w:val="001A387B"/>
    <w:rsid w:val="001B49C9"/>
    <w:rsid w:val="001C318F"/>
    <w:rsid w:val="001F168B"/>
    <w:rsid w:val="001F5863"/>
    <w:rsid w:val="001F7831"/>
    <w:rsid w:val="002011CC"/>
    <w:rsid w:val="00204045"/>
    <w:rsid w:val="0022606D"/>
    <w:rsid w:val="00264D92"/>
    <w:rsid w:val="00267E8D"/>
    <w:rsid w:val="002747EC"/>
    <w:rsid w:val="00275497"/>
    <w:rsid w:val="002855BF"/>
    <w:rsid w:val="00296899"/>
    <w:rsid w:val="002B4184"/>
    <w:rsid w:val="002C6167"/>
    <w:rsid w:val="002D0AAB"/>
    <w:rsid w:val="002E7490"/>
    <w:rsid w:val="002F0D22"/>
    <w:rsid w:val="002F67E0"/>
    <w:rsid w:val="0031415E"/>
    <w:rsid w:val="003172DC"/>
    <w:rsid w:val="00321117"/>
    <w:rsid w:val="00326069"/>
    <w:rsid w:val="00332C60"/>
    <w:rsid w:val="0033613B"/>
    <w:rsid w:val="0035462D"/>
    <w:rsid w:val="00360611"/>
    <w:rsid w:val="00390A90"/>
    <w:rsid w:val="0039513F"/>
    <w:rsid w:val="003A522E"/>
    <w:rsid w:val="003A5349"/>
    <w:rsid w:val="003B06AB"/>
    <w:rsid w:val="003B40AD"/>
    <w:rsid w:val="003C4E37"/>
    <w:rsid w:val="003D156A"/>
    <w:rsid w:val="003E16BE"/>
    <w:rsid w:val="0040027D"/>
    <w:rsid w:val="00401855"/>
    <w:rsid w:val="00405524"/>
    <w:rsid w:val="00412AED"/>
    <w:rsid w:val="004178D6"/>
    <w:rsid w:val="004220A4"/>
    <w:rsid w:val="00432507"/>
    <w:rsid w:val="00432E14"/>
    <w:rsid w:val="00433409"/>
    <w:rsid w:val="00455F81"/>
    <w:rsid w:val="00463E87"/>
    <w:rsid w:val="00477455"/>
    <w:rsid w:val="00484BAD"/>
    <w:rsid w:val="004B33DD"/>
    <w:rsid w:val="004B6120"/>
    <w:rsid w:val="004D3578"/>
    <w:rsid w:val="004D380D"/>
    <w:rsid w:val="004D62EE"/>
    <w:rsid w:val="004E213A"/>
    <w:rsid w:val="004E6FC7"/>
    <w:rsid w:val="004F313F"/>
    <w:rsid w:val="00503171"/>
    <w:rsid w:val="00534DA0"/>
    <w:rsid w:val="00543E6C"/>
    <w:rsid w:val="0055587A"/>
    <w:rsid w:val="005604FB"/>
    <w:rsid w:val="00565087"/>
    <w:rsid w:val="005655BA"/>
    <w:rsid w:val="0056573F"/>
    <w:rsid w:val="005C7892"/>
    <w:rsid w:val="005D7732"/>
    <w:rsid w:val="005F2666"/>
    <w:rsid w:val="00603E94"/>
    <w:rsid w:val="0060666D"/>
    <w:rsid w:val="00611566"/>
    <w:rsid w:val="00624427"/>
    <w:rsid w:val="00646D99"/>
    <w:rsid w:val="00655BD8"/>
    <w:rsid w:val="00656910"/>
    <w:rsid w:val="00695FF9"/>
    <w:rsid w:val="006B1878"/>
    <w:rsid w:val="006B3E67"/>
    <w:rsid w:val="006B4B65"/>
    <w:rsid w:val="006B622D"/>
    <w:rsid w:val="006C66D8"/>
    <w:rsid w:val="006D1E24"/>
    <w:rsid w:val="006E1417"/>
    <w:rsid w:val="006F6A2C"/>
    <w:rsid w:val="006F76A4"/>
    <w:rsid w:val="007161EE"/>
    <w:rsid w:val="00734A5B"/>
    <w:rsid w:val="00742776"/>
    <w:rsid w:val="00744E76"/>
    <w:rsid w:val="00750521"/>
    <w:rsid w:val="00757D40"/>
    <w:rsid w:val="00773640"/>
    <w:rsid w:val="00775600"/>
    <w:rsid w:val="00781F0F"/>
    <w:rsid w:val="0078421A"/>
    <w:rsid w:val="0078727C"/>
    <w:rsid w:val="0079049D"/>
    <w:rsid w:val="007B18D8"/>
    <w:rsid w:val="007C095F"/>
    <w:rsid w:val="007C398B"/>
    <w:rsid w:val="008028A4"/>
    <w:rsid w:val="00813BAA"/>
    <w:rsid w:val="0082498F"/>
    <w:rsid w:val="008264DC"/>
    <w:rsid w:val="00841F9C"/>
    <w:rsid w:val="008768CA"/>
    <w:rsid w:val="00880559"/>
    <w:rsid w:val="008855DA"/>
    <w:rsid w:val="00892397"/>
    <w:rsid w:val="00894E3B"/>
    <w:rsid w:val="008B026C"/>
    <w:rsid w:val="008F3EDD"/>
    <w:rsid w:val="0090271F"/>
    <w:rsid w:val="00906381"/>
    <w:rsid w:val="009220ED"/>
    <w:rsid w:val="00935929"/>
    <w:rsid w:val="00942EC2"/>
    <w:rsid w:val="00946524"/>
    <w:rsid w:val="00957911"/>
    <w:rsid w:val="00961B32"/>
    <w:rsid w:val="00974BB0"/>
    <w:rsid w:val="00992971"/>
    <w:rsid w:val="00997FE7"/>
    <w:rsid w:val="009A0AF3"/>
    <w:rsid w:val="009B07CD"/>
    <w:rsid w:val="009B23C7"/>
    <w:rsid w:val="009C0C80"/>
    <w:rsid w:val="009C19E9"/>
    <w:rsid w:val="009D1594"/>
    <w:rsid w:val="009E332E"/>
    <w:rsid w:val="009F2C26"/>
    <w:rsid w:val="00A048C3"/>
    <w:rsid w:val="00A10F02"/>
    <w:rsid w:val="00A2132C"/>
    <w:rsid w:val="00A22905"/>
    <w:rsid w:val="00A51F56"/>
    <w:rsid w:val="00A53724"/>
    <w:rsid w:val="00A57AD4"/>
    <w:rsid w:val="00A82346"/>
    <w:rsid w:val="00A85386"/>
    <w:rsid w:val="00A86656"/>
    <w:rsid w:val="00A86E33"/>
    <w:rsid w:val="00A9671C"/>
    <w:rsid w:val="00AB23BF"/>
    <w:rsid w:val="00B00FFA"/>
    <w:rsid w:val="00B04081"/>
    <w:rsid w:val="00B15449"/>
    <w:rsid w:val="00B3067A"/>
    <w:rsid w:val="00B47FD1"/>
    <w:rsid w:val="00B67B92"/>
    <w:rsid w:val="00BB11F4"/>
    <w:rsid w:val="00BB6518"/>
    <w:rsid w:val="00BC763D"/>
    <w:rsid w:val="00BE51D3"/>
    <w:rsid w:val="00C00701"/>
    <w:rsid w:val="00C12B51"/>
    <w:rsid w:val="00C24650"/>
    <w:rsid w:val="00C33079"/>
    <w:rsid w:val="00C53092"/>
    <w:rsid w:val="00C63C8A"/>
    <w:rsid w:val="00C809BF"/>
    <w:rsid w:val="00C83A13"/>
    <w:rsid w:val="00CA22F7"/>
    <w:rsid w:val="00CA3D0C"/>
    <w:rsid w:val="00CA654B"/>
    <w:rsid w:val="00CB5379"/>
    <w:rsid w:val="00CD4C7B"/>
    <w:rsid w:val="00CF2B22"/>
    <w:rsid w:val="00D018F3"/>
    <w:rsid w:val="00D01964"/>
    <w:rsid w:val="00D33445"/>
    <w:rsid w:val="00D438EA"/>
    <w:rsid w:val="00D465FF"/>
    <w:rsid w:val="00D50F95"/>
    <w:rsid w:val="00D738D6"/>
    <w:rsid w:val="00D80795"/>
    <w:rsid w:val="00D87E00"/>
    <w:rsid w:val="00D9134D"/>
    <w:rsid w:val="00D96D11"/>
    <w:rsid w:val="00DA7A03"/>
    <w:rsid w:val="00DB1818"/>
    <w:rsid w:val="00DC2882"/>
    <w:rsid w:val="00DC309B"/>
    <w:rsid w:val="00DC4DA2"/>
    <w:rsid w:val="00DD4249"/>
    <w:rsid w:val="00DD5EBF"/>
    <w:rsid w:val="00DF1840"/>
    <w:rsid w:val="00E25E01"/>
    <w:rsid w:val="00E3246D"/>
    <w:rsid w:val="00E32A9B"/>
    <w:rsid w:val="00E62052"/>
    <w:rsid w:val="00E62835"/>
    <w:rsid w:val="00E67DE0"/>
    <w:rsid w:val="00E70677"/>
    <w:rsid w:val="00E77486"/>
    <w:rsid w:val="00E77645"/>
    <w:rsid w:val="00E83697"/>
    <w:rsid w:val="00E85774"/>
    <w:rsid w:val="00EB7FA1"/>
    <w:rsid w:val="00EC4A25"/>
    <w:rsid w:val="00EC7664"/>
    <w:rsid w:val="00F025A2"/>
    <w:rsid w:val="00F07388"/>
    <w:rsid w:val="00F2026E"/>
    <w:rsid w:val="00F2210A"/>
    <w:rsid w:val="00F253D0"/>
    <w:rsid w:val="00F37743"/>
    <w:rsid w:val="00F42E40"/>
    <w:rsid w:val="00F54A3D"/>
    <w:rsid w:val="00F64AEC"/>
    <w:rsid w:val="00F653B8"/>
    <w:rsid w:val="00F71B89"/>
    <w:rsid w:val="00F7353C"/>
    <w:rsid w:val="00F76F8F"/>
    <w:rsid w:val="00F92A4B"/>
    <w:rsid w:val="00FA1266"/>
    <w:rsid w:val="00FA49FB"/>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7776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465FF"/>
    <w:pPr>
      <w:ind w:left="720"/>
      <w:contextualSpacing/>
    </w:pPr>
  </w:style>
  <w:style w:type="character" w:customStyle="1" w:styleId="B1Char">
    <w:name w:val="B1 Char"/>
    <w:link w:val="B1"/>
    <w:locked/>
    <w:rsid w:val="00D465FF"/>
    <w:rPr>
      <w:lang w:eastAsia="en-US"/>
    </w:rPr>
  </w:style>
  <w:style w:type="paragraph" w:styleId="BalloonText">
    <w:name w:val="Balloon Text"/>
    <w:basedOn w:val="Normal"/>
    <w:link w:val="BalloonTextChar"/>
    <w:rsid w:val="004B33DD"/>
    <w:pPr>
      <w:spacing w:after="0"/>
    </w:pPr>
    <w:rPr>
      <w:rFonts w:ascii="Segoe UI" w:hAnsi="Segoe UI" w:cs="Segoe UI"/>
      <w:sz w:val="18"/>
      <w:szCs w:val="18"/>
    </w:rPr>
  </w:style>
  <w:style w:type="character" w:customStyle="1" w:styleId="BalloonTextChar">
    <w:name w:val="Balloon Text Char"/>
    <w:basedOn w:val="DefaultParagraphFont"/>
    <w:link w:val="BalloonText"/>
    <w:rsid w:val="004B33D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2786">
      <w:bodyDiv w:val="1"/>
      <w:marLeft w:val="0"/>
      <w:marRight w:val="0"/>
      <w:marTop w:val="0"/>
      <w:marBottom w:val="0"/>
      <w:divBdr>
        <w:top w:val="none" w:sz="0" w:space="0" w:color="auto"/>
        <w:left w:val="none" w:sz="0" w:space="0" w:color="auto"/>
        <w:bottom w:val="none" w:sz="0" w:space="0" w:color="auto"/>
        <w:right w:val="none" w:sz="0" w:space="0" w:color="auto"/>
      </w:divBdr>
      <w:divsChild>
        <w:div w:id="325591866">
          <w:marLeft w:val="547"/>
          <w:marRight w:val="0"/>
          <w:marTop w:val="0"/>
          <w:marBottom w:val="0"/>
          <w:divBdr>
            <w:top w:val="none" w:sz="0" w:space="0" w:color="auto"/>
            <w:left w:val="none" w:sz="0" w:space="0" w:color="auto"/>
            <w:bottom w:val="none" w:sz="0" w:space="0" w:color="auto"/>
            <w:right w:val="none" w:sz="0" w:space="0" w:color="auto"/>
          </w:divBdr>
        </w:div>
      </w:divsChild>
    </w:div>
    <w:div w:id="174392511">
      <w:bodyDiv w:val="1"/>
      <w:marLeft w:val="0"/>
      <w:marRight w:val="0"/>
      <w:marTop w:val="0"/>
      <w:marBottom w:val="0"/>
      <w:divBdr>
        <w:top w:val="none" w:sz="0" w:space="0" w:color="auto"/>
        <w:left w:val="none" w:sz="0" w:space="0" w:color="auto"/>
        <w:bottom w:val="none" w:sz="0" w:space="0" w:color="auto"/>
        <w:right w:val="none" w:sz="0" w:space="0" w:color="auto"/>
      </w:divBdr>
    </w:div>
    <w:div w:id="261572284">
      <w:bodyDiv w:val="1"/>
      <w:marLeft w:val="0"/>
      <w:marRight w:val="0"/>
      <w:marTop w:val="0"/>
      <w:marBottom w:val="0"/>
      <w:divBdr>
        <w:top w:val="none" w:sz="0" w:space="0" w:color="auto"/>
        <w:left w:val="none" w:sz="0" w:space="0" w:color="auto"/>
        <w:bottom w:val="none" w:sz="0" w:space="0" w:color="auto"/>
        <w:right w:val="none" w:sz="0" w:space="0" w:color="auto"/>
      </w:divBdr>
    </w:div>
    <w:div w:id="1083717589">
      <w:bodyDiv w:val="1"/>
      <w:marLeft w:val="0"/>
      <w:marRight w:val="0"/>
      <w:marTop w:val="0"/>
      <w:marBottom w:val="0"/>
      <w:divBdr>
        <w:top w:val="none" w:sz="0" w:space="0" w:color="auto"/>
        <w:left w:val="none" w:sz="0" w:space="0" w:color="auto"/>
        <w:bottom w:val="none" w:sz="0" w:space="0" w:color="auto"/>
        <w:right w:val="none" w:sz="0" w:space="0" w:color="auto"/>
      </w:divBdr>
    </w:div>
    <w:div w:id="1760061447">
      <w:bodyDiv w:val="1"/>
      <w:marLeft w:val="0"/>
      <w:marRight w:val="0"/>
      <w:marTop w:val="0"/>
      <w:marBottom w:val="0"/>
      <w:divBdr>
        <w:top w:val="none" w:sz="0" w:space="0" w:color="auto"/>
        <w:left w:val="none" w:sz="0" w:space="0" w:color="auto"/>
        <w:bottom w:val="none" w:sz="0" w:space="0" w:color="auto"/>
        <w:right w:val="none" w:sz="0" w:space="0" w:color="auto"/>
      </w:divBdr>
      <w:divsChild>
        <w:div w:id="65086692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274C9B9A-ADFB-427F-B2BF-9A5D55E1E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03C458-668C-47C4-AA9D-2750366DB353}">
  <ds:schemaRefs>
    <ds:schemaRef ds:uri="http://schemas.microsoft.com/sharepoint/v3/contenttype/forms"/>
  </ds:schemaRefs>
</ds:datastoreItem>
</file>

<file path=customXml/itemProps3.xml><?xml version="1.0" encoding="utf-8"?>
<ds:datastoreItem xmlns:ds="http://schemas.openxmlformats.org/officeDocument/2006/customXml" ds:itemID="{F3A6E721-6170-4336-B35A-7BBAEA078CD3}">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2</Pages>
  <Words>876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Laitila, Matti (Nokia - FI/Oulu)</dc:creator>
  <cp:keywords/>
  <cp:lastModifiedBy>alu-4</cp:lastModifiedBy>
  <cp:revision>12</cp:revision>
  <cp:lastPrinted>2017-01-02T07:30:00Z</cp:lastPrinted>
  <dcterms:created xsi:type="dcterms:W3CDTF">2017-01-11T17:24:00Z</dcterms:created>
  <dcterms:modified xsi:type="dcterms:W3CDTF">2017-01-11T17:40:00Z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